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Caerphilly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Caerphilly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Caerphilly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Caerphilly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Caerphilly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Caerphilly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52.2% </w:t>
      </w:r>
      <w:r w:rsidRPr="004747BF">
        <w:rPr>
          <w:rFonts w:ascii="Libre Franklin Light" w:eastAsia="Times New Roman" w:hAnsi="Libre Franklin Light" w:cs="Calibri Light"/>
        </w:rPr>
        <w:t xml:space="preserve">of those respondents classified as PGSI 8+ in Caerphilly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Caerphilly is estimated to be </w:t>
      </w:r>
      <w:r w:rsidRPr="00773DF7">
        <w:rPr>
          <w:rFonts w:ascii="Libre Franklin Light" w:eastAsia="Times New Roman" w:hAnsi="Libre Franklin Light" w:cs="Calibri Light"/>
          <w:b/>
          <w:bCs/>
          <w:color w:val="C45911" w:themeColor="accent2" w:themeShade="BF"/>
        </w:rPr>
        <w:t xml:space="preserve">£1,438,459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Caerphilly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Caerphilly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Caerphilly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Caerphilly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erphill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Caerphilly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erphill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Caerphilly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Caerphilly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erphill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Caerphilly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Caerphilly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Caerphilly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Caerphilly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Caerphilly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Caerphilly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£1,438,459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Caerphilly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£23,430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£484,548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£34,711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£17,898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£868,109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£1,438,459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Caerphilly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Caerphilly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Caerphilly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Caerphilly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Caerphilly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Caerphilly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Caerphilly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Caerphilly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Caerphilly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Caerphilly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Caerphilly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Caerphilly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6F1939E-F77C-4C9D-8A9B-D64AF7E401F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